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3106" w:type="dxa"/>
        <w:tblInd w:w="-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213"/>
        <w:gridCol w:w="142"/>
        <w:gridCol w:w="1752"/>
        <w:gridCol w:w="423"/>
        <w:gridCol w:w="981"/>
        <w:gridCol w:w="749"/>
        <w:gridCol w:w="29"/>
        <w:gridCol w:w="602"/>
        <w:gridCol w:w="1702"/>
        <w:gridCol w:w="1214"/>
        <w:gridCol w:w="29"/>
        <w:gridCol w:w="2442"/>
        <w:gridCol w:w="1640"/>
        <w:gridCol w:w="29"/>
        <w:gridCol w:w="1450"/>
        <w:gridCol w:w="2490"/>
        <w:gridCol w:w="29"/>
        <w:gridCol w:w="1166"/>
        <w:gridCol w:w="223"/>
        <w:gridCol w:w="29"/>
        <w:gridCol w:w="1388"/>
        <w:gridCol w:w="29"/>
        <w:gridCol w:w="174"/>
        <w:gridCol w:w="1029"/>
        <w:gridCol w:w="703"/>
        <w:gridCol w:w="29"/>
        <w:gridCol w:w="762"/>
        <w:gridCol w:w="1588"/>
      </w:tblGrid>
      <w:tr w:rsidR="0075236A" w:rsidRPr="00A058D0" w14:paraId="78501EBD" w14:textId="77777777" w:rsidTr="00B404D4">
        <w:trPr>
          <w:gridBefore w:val="1"/>
          <w:gridAfter w:val="2"/>
          <w:wBefore w:w="70" w:type="dxa"/>
          <w:wAfter w:w="2350" w:type="dxa"/>
          <w:trHeight w:val="405"/>
        </w:trPr>
        <w:tc>
          <w:tcPr>
            <w:tcW w:w="42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C4AFA5" w14:textId="77777777" w:rsidR="0075236A" w:rsidRPr="0075236A" w:rsidRDefault="0075236A" w:rsidP="009658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nl-NL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eastAsia="nl-NL"/>
              </w:rPr>
              <w:t xml:space="preserve">      </w:t>
            </w:r>
            <w:r w:rsidRPr="0024378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 xml:space="preserve"> </w:t>
            </w:r>
            <w:r w:rsidRPr="0075236A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nl-NL"/>
              </w:rPr>
              <w:t>Logboek</w:t>
            </w:r>
          </w:p>
        </w:tc>
        <w:tc>
          <w:tcPr>
            <w:tcW w:w="3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3025" w14:textId="77777777" w:rsidR="0075236A" w:rsidRPr="00A058D0" w:rsidRDefault="0075236A" w:rsidP="009658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75236A" w:rsidRPr="00A058D0" w14:paraId="6C995C3C" w14:textId="77777777" w:rsidTr="00965875">
              <w:trPr>
                <w:trHeight w:val="405"/>
                <w:tblCellSpacing w:w="0" w:type="dxa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39AAE82A" w14:textId="77777777" w:rsidR="0075236A" w:rsidRPr="00A058D0" w:rsidRDefault="0075236A" w:rsidP="00965875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nl-NL"/>
                    </w:rPr>
                  </w:pPr>
                  <w:r w:rsidRPr="00A058D0">
                    <w:rPr>
                      <w:rFonts w:ascii="Arial" w:eastAsia="Times New Roman" w:hAnsi="Arial" w:cs="Arial"/>
                      <w:sz w:val="16"/>
                      <w:szCs w:val="16"/>
                      <w:lang w:eastAsia="nl-NL"/>
                    </w:rPr>
                    <w:t> </w:t>
                  </w:r>
                </w:p>
              </w:tc>
            </w:tr>
          </w:tbl>
          <w:p w14:paraId="527466DA" w14:textId="77777777" w:rsidR="0075236A" w:rsidRPr="00A058D0" w:rsidRDefault="0075236A" w:rsidP="009658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69A992D" w14:textId="77777777" w:rsidR="0075236A" w:rsidRPr="00A058D0" w:rsidRDefault="0075236A" w:rsidP="009658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3F34757" w14:textId="77777777" w:rsidR="0075236A" w:rsidRPr="00A058D0" w:rsidRDefault="00932E77" w:rsidP="009658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noProof/>
                <w:sz w:val="16"/>
                <w:szCs w:val="16"/>
                <w:lang w:eastAsia="nl-NL"/>
              </w:rPr>
              <w:drawing>
                <wp:anchor distT="0" distB="0" distL="114300" distR="114300" simplePos="0" relativeHeight="251684352" behindDoc="0" locked="0" layoutInCell="1" allowOverlap="1" wp14:anchorId="3E892BE8" wp14:editId="2F663208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-78740</wp:posOffset>
                  </wp:positionV>
                  <wp:extent cx="4010025" cy="962025"/>
                  <wp:effectExtent l="0" t="0" r="9525" b="0"/>
                  <wp:wrapNone/>
                  <wp:docPr id="2" name="Afbeelding 2" descr="Delfland logo pms 280 jpeg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fbeelding 1" descr="Delfland logo pms 280 jpeg.jpg">
                            <a:extLst>
                              <a:ext uri="{FF2B5EF4-FFF2-40B4-BE49-F238E27FC236}">
                                <a16:creationId xmlns:a16="http://schemas.microsoft.com/office/drawing/2014/main" id="{00000000-0008-0000-01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236A"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48EFA" w14:textId="77777777" w:rsidR="0075236A" w:rsidRPr="00A058D0" w:rsidRDefault="0075236A" w:rsidP="009658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D366" w14:textId="77777777" w:rsidR="0075236A" w:rsidRPr="00A058D0" w:rsidRDefault="0075236A" w:rsidP="00965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3F44D" w14:textId="77777777" w:rsidR="0075236A" w:rsidRPr="00A058D0" w:rsidRDefault="0075236A" w:rsidP="00965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</w:tr>
      <w:tr w:rsidR="0075236A" w:rsidRPr="00A058D0" w14:paraId="50800EB7" w14:textId="77777777" w:rsidTr="00B404D4">
        <w:trPr>
          <w:gridBefore w:val="1"/>
          <w:gridAfter w:val="3"/>
          <w:wBefore w:w="70" w:type="dxa"/>
          <w:wAfter w:w="2379" w:type="dxa"/>
          <w:trHeight w:val="395"/>
        </w:trPr>
        <w:tc>
          <w:tcPr>
            <w:tcW w:w="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B820A9" w14:textId="77777777" w:rsidR="0075236A" w:rsidRPr="00243785" w:rsidRDefault="0075236A" w:rsidP="00B404D4">
            <w:pPr>
              <w:spacing w:after="0" w:line="240" w:lineRule="auto"/>
              <w:ind w:right="-137"/>
              <w:rPr>
                <w:rFonts w:ascii="Arial" w:eastAsia="Times New Roman" w:hAnsi="Arial" w:cs="Arial"/>
                <w:bCs/>
                <w:sz w:val="28"/>
                <w:szCs w:val="28"/>
                <w:lang w:eastAsia="nl-NL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C9D1BB" w14:textId="77777777" w:rsidR="0075236A" w:rsidRPr="00243785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bCs/>
                <w:sz w:val="22"/>
                <w:lang w:eastAsia="nl-NL"/>
              </w:rPr>
            </w:pPr>
            <w:r>
              <w:rPr>
                <w:rFonts w:ascii="Arial" w:eastAsia="Times New Roman" w:hAnsi="Arial" w:cs="Arial"/>
                <w:bCs/>
                <w:sz w:val="22"/>
                <w:lang w:eastAsia="nl-NL"/>
              </w:rPr>
              <w:t>Deelbestek</w:t>
            </w: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FC0B5" w14:textId="62FA04DF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10CE6C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CBE9F0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7AD2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6B3F0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1DC60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</w:tr>
      <w:tr w:rsidR="0075236A" w:rsidRPr="00A058D0" w14:paraId="215BEA25" w14:textId="77777777" w:rsidTr="00B404D4">
        <w:trPr>
          <w:gridBefore w:val="1"/>
          <w:gridAfter w:val="3"/>
          <w:wBefore w:w="70" w:type="dxa"/>
          <w:wAfter w:w="2379" w:type="dxa"/>
          <w:trHeight w:val="255"/>
        </w:trPr>
        <w:tc>
          <w:tcPr>
            <w:tcW w:w="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C15307" w14:textId="77777777" w:rsidR="0075236A" w:rsidRPr="00243785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nl-NL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9B1780" w14:textId="77777777" w:rsidR="0075236A" w:rsidRPr="00243785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bCs/>
                <w:sz w:val="22"/>
                <w:lang w:eastAsia="nl-NL"/>
              </w:rPr>
            </w:pPr>
            <w:r w:rsidRPr="00243785">
              <w:rPr>
                <w:rFonts w:ascii="Arial" w:eastAsia="Times New Roman" w:hAnsi="Arial" w:cs="Arial"/>
                <w:bCs/>
                <w:sz w:val="22"/>
                <w:lang w:eastAsia="nl-NL"/>
              </w:rPr>
              <w:t>Aannemer:</w:t>
            </w: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B34010" w14:textId="1FC0D6B0" w:rsidR="0075236A" w:rsidRPr="00A058D0" w:rsidRDefault="0075236A" w:rsidP="00B404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2AD59E4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F5E3C85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4991A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262AB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02D71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</w:tr>
      <w:tr w:rsidR="0075236A" w:rsidRPr="00A058D0" w14:paraId="2A7748A5" w14:textId="77777777" w:rsidTr="00B404D4">
        <w:trPr>
          <w:gridBefore w:val="1"/>
          <w:gridAfter w:val="3"/>
          <w:wBefore w:w="70" w:type="dxa"/>
          <w:wAfter w:w="2379" w:type="dxa"/>
          <w:trHeight w:val="22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3259B8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A8BE3C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21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096EE33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93CCB4E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C5052B1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081300F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A058D0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8EAF" w14:textId="77777777" w:rsidR="0075236A" w:rsidRPr="00A058D0" w:rsidRDefault="0075236A" w:rsidP="002437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7A43F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4C21A" w14:textId="77777777" w:rsidR="0075236A" w:rsidRPr="00A058D0" w:rsidRDefault="0075236A" w:rsidP="00243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nl-NL"/>
              </w:rPr>
            </w:pPr>
          </w:p>
        </w:tc>
      </w:tr>
      <w:tr w:rsidR="00B404D4" w:rsidRPr="00B404D4" w14:paraId="70A105E6" w14:textId="77777777" w:rsidTr="0053079A">
        <w:trPr>
          <w:trHeight w:val="408"/>
        </w:trPr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A9EA6E3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WK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3751DB1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Datum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F00F739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Trajecten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319438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Medewerkers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B3FD188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Kraan/Boot/Wagen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A56192F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Opmerkingen opdrachtgever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411048F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Opmerking opdrachtnemer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BE88551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Afwijkingen (bestek, V&amp;G, Verkeersplan, Ecologische werkprotocollen),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E79111F" w14:textId="77777777" w:rsidR="00B404D4" w:rsidRDefault="0053079A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 xml:space="preserve"> Watertempratuur </w:t>
            </w: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°C</w:t>
            </w:r>
          </w:p>
          <w:p w14:paraId="424F4413" w14:textId="381617AC" w:rsidR="0053079A" w:rsidRPr="00B404D4" w:rsidRDefault="0053079A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1 /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 xml:space="preserve"> 2 / 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5F369F6" w14:textId="33B97A1B" w:rsidR="00B404D4" w:rsidRPr="00B404D4" w:rsidRDefault="00B404D4" w:rsidP="00B404D4">
            <w:pPr>
              <w:spacing w:after="0" w:line="240" w:lineRule="auto"/>
              <w:ind w:right="347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O2</w:t>
            </w:r>
            <w:r w:rsidR="00F743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 xml:space="preserve"> (</w:t>
            </w:r>
            <w:r w:rsidR="0053079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mg/l</w:t>
            </w:r>
            <w:r w:rsidR="00F743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)</w:t>
            </w:r>
            <w:r w:rsidR="0053079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 xml:space="preserve"> 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634F323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Waarnemingen Beschermde soorten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60476E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nl-NL"/>
              </w:rPr>
              <w:t>Weersomstandigheden</w:t>
            </w:r>
          </w:p>
        </w:tc>
      </w:tr>
      <w:tr w:rsidR="00B404D4" w:rsidRPr="00B404D4" w14:paraId="5E1B85B9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3892" w14:textId="3204554F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2829" w14:textId="71DC9B4A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</w:t>
            </w:r>
            <w:r w:rsidR="00B404D4"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6EC1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D55A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C59F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3C20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F8FE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BF79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14DDE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4E70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  <w:bookmarkStart w:id="0" w:name="_GoBack"/>
            <w:bookmarkEnd w:id="0"/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F1BC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A7D5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357195D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E0E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B776" w14:textId="62CD82AA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="00B404D4"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16E3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E765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DAF1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333CD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7410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5F4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1969B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BAF85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5AC8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7FDA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2E838D9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B25E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9D83" w14:textId="69D03710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="00B404D4"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6A80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AE62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9F13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E5B97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C98D5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E93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2A18B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C450A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147B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8B1A3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48309BB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79E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8F45" w14:textId="1A30CC2A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1E70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7665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D402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5505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78D3E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5E7D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FA88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0B84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9697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9128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2EBF9A7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F8A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AAE2" w14:textId="343542D7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AE1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1E38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1412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EC8D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BA4A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14CED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0E1BC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0C7A2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76E04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52F7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7A04DFA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5459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6D185A5" w14:textId="6889F30C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F00BDF8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A84A152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D2D928A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85BAA79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FA7C4D7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23740A0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CB70FC5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5E4C3A6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4326AEE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D3D0C13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B404D4" w:rsidRPr="00B404D4" w14:paraId="4370FFE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31EA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0B5A2DF" w14:textId="06C2950C" w:rsidR="00B404D4" w:rsidRPr="00B404D4" w:rsidRDefault="001B2509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335F5B8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82049DD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9BEA211" w14:textId="77777777" w:rsidR="00B404D4" w:rsidRPr="00B404D4" w:rsidRDefault="00B404D4" w:rsidP="00B404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15C268A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73F5719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3FD2130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0EF16BC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F482481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DAD4C85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5D5420" w14:textId="77777777" w:rsidR="00B404D4" w:rsidRPr="00B404D4" w:rsidRDefault="00B404D4" w:rsidP="00B404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BECBE46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33AD" w14:textId="7F47797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64FE" w14:textId="08C6348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226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200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AF1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72F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B48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178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3402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22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6E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F8F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A9F690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53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C310" w14:textId="702E720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4BB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FAD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5B7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5E7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AF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46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F3F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93E8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1A7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72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39C7A4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17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A4D7" w14:textId="585872E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B28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F0D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FF8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62B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B7D4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36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DF6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2F3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E1F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3BB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F9BD1C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2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6248" w14:textId="306265C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605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B62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CEE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A90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242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808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C998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BCD5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DD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D4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474BEF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87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DD4A" w14:textId="5028624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182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79D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251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0896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2F86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2B3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2B6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16E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D0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D0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F66775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BF6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5EEEE45" w14:textId="3EDCB9B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A379FB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2F6F0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6702B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842AA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09A26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4CAC2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19EC61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3219D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BB04FB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5EFE66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56DCF3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76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ABD5A6" w14:textId="3EA6AD3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12FFC5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8F0C14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7332CF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14FC7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B3002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A1927F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21FF6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F44DF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04C30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5DFCAA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8CBC006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7C4E" w14:textId="11D82F81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8671" w14:textId="73F48FB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692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D22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87F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38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90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CF2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C5F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CF0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64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543E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EAD60B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99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0520" w14:textId="69F6075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A2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F93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AF1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84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935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E03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167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4334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F5F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7C9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C9B159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54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99CC" w14:textId="6C4B653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F9E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081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D0F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A5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A5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22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351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096E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B47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5BEF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44C450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2D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EF26" w14:textId="4589566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5FE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8F6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B59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A50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43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31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E18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157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84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4EB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617C8A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C5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12AA" w14:textId="41CCF32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D40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18C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8CF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FD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18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03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4E8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51BC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53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23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8CEF33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66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7C47565" w14:textId="1E567A2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6D86C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7C8197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849F7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4E6D1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5F589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7BAB8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13767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5891C0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804B2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74E10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CCF061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B4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10D1B3D" w14:textId="6AEA67F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DAB80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7D26EE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F4B07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C2383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9851C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29E90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80EE1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E00DB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2025A0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F44C8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E5B8CAF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8384" w14:textId="6448B6B1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37E4" w14:textId="633D0B8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16F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0CB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ECE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314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6DA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04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886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12D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DE1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A66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BBB189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CF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3E89" w14:textId="139E8F9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BFE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A1E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584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962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477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6C0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C94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E4F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4C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B7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DCBCA1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46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DF94" w14:textId="5FFF1C7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3AE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BA9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1B0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9B9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B4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00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C56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53F4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8B96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D192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D7CEC1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6A3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A15C" w14:textId="0BDD85E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0BC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BF5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6C5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7AD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EE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5AD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0C0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E4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D1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BEA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0AD021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4B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2459" w14:textId="015238A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467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39A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621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86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928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CC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48CB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68C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D37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97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405BF8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6E6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4D8C3EC" w14:textId="11833E1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AE12D8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B9C19A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E915A2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93BC0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44F8C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ADB2B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51684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BF164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6A7373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7FD1B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2DDCC7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E3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069EB5B" w14:textId="3084245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A76E03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D8590B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80E001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C2762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E082A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A6199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D4AEA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E195ED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E5730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1EC57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117254C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9A25" w14:textId="07CFA8D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37AA" w14:textId="470675D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446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26D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F70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70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72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29C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A9EE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F7F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B6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446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87F7EA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AA0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AB14" w14:textId="5EB9C4F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049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FFE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5CD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7D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385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1F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98C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6AAC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27DA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E5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281962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A00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AC51" w14:textId="2ACF985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8A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B93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57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B9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2B03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0E2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203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B7F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8F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05A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0B6804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694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AB97" w14:textId="7AA8936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BCE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16A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EC1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F5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71E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A43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AB62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F10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2F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25D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03D590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241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9F2E" w14:textId="745DB59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7CF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77C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224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8CE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97C4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7F3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875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41C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74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757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CFE1A9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4D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A3ED733" w14:textId="5FAEF3F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7D29AD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58BFA3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60BA37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78BEE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E4929D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7D633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F75658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5C446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5D75C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2024A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C0551A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9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7CE2F9D" w14:textId="0A282A8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C0577C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8D0A35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7166A3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1F5894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39F9B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D1EF2E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75A0F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52074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925D2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AF9CB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E7EAFBE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502D" w14:textId="6B39118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9B4D" w14:textId="631DC22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A15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E55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21A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3A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6F59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3A3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C047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3F5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69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4C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D1B48C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EF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50A9" w14:textId="3C0406A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4E9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DA7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E39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1FCD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9E4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57E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6C6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5D7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478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E00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3247EE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D2C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305A" w14:textId="04A8824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C38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4C9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07D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B9C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2DC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E9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C95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922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60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255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C016FE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8E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A2A4" w14:textId="14AAD45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451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898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CC4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82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D95B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46C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016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76D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DDA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A5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B0922F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52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161C" w14:textId="5F32616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D92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BB1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068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6F9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28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350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654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5BF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C38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D999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6BC2E0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69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73A9D06" w14:textId="1A4CC5C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EA6E98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45A1E7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04E77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D4072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78DD2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3C7FF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A9DBF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0CF1E9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4D5A9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3DE00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6FD26F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A4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A441ECA" w14:textId="476EF3B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25E039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BBBF0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3FBA20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783F94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FDFF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730E6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A17374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7B0BF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2B5B5E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010FE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FB5124D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82C4" w14:textId="62606BFF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5E4A" w14:textId="30FC043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027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6BC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4AA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9E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C25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49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9E6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0C0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2A9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E6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A962A0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EAB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3B89" w14:textId="1588782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DFB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68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114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77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452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170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6C6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0E0A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E9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28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CEE528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77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E607" w14:textId="6264C10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481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D1B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D26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CE9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D8DB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215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D4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12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FAE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8E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0831E7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FDE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8654" w14:textId="53E7984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097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5ED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29D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82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FC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EF8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A84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4A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32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56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49EA65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E7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8FF4" w14:textId="13D943A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629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8C0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AE3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4BE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413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50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220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393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DBA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289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586D43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E2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A8E5BE6" w14:textId="77E2DFC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26861D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97D71E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C87A91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B6EF9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B63A0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80455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95F84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075EA0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69F4A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7FA39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C599E8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3A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ED3DE3C" w14:textId="35B4EA6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10163D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D60D4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6C03E7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82942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1D9EE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0A77A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425D8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AE542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838C8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56C71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BD23BD9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8592" w14:textId="57D51268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E930" w14:textId="6D1A3AC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A44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7A2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31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B048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2E9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79B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D6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878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E9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C35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95D306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B9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334C" w14:textId="375F8F2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D1C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EA6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52B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ADF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B5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CC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259F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27C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D1D3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E3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8EDEC3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D7B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AFEB" w14:textId="02D7C95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B0C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679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D70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02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42B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EB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F8D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6F13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77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0C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21BB9E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38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FCED" w14:textId="3B205D5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94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4A9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969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BC04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C17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C2F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23E6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079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34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D9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C2EAAE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7E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2F4C" w14:textId="215A9AB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46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6F4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894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969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08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3C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0CE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FB7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367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81A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867914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DD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35C78D0" w14:textId="679B310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D9392F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7ABC1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C8DAF0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2801A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77DBA8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D6A0D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88D6C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49ADE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464533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7D884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4567DD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51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361B7ED" w14:textId="6F8544A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6D9A5C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6B8F93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13C8DF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B1FFD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55E21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7325E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24DEE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2BD312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F12C1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D9C68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433A982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761E" w14:textId="616824D6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49C5" w14:textId="3463FD9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E18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00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F2B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09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A7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DA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0508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E6DD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85D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F3DD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2BA03D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D0F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8859" w14:textId="54F2291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A3B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4DB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369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5D3B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CD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4655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03C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743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8D4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EC35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44B482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C0A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51AF" w14:textId="56C4194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74F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67F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58E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17E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F7DA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02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3B2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D55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60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709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385E64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93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700F" w14:textId="008AB5C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C59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13E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F55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A0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310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D81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E08F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B4D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A39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6BA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44203F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49C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C617" w14:textId="2D9B0EE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35E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A03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0CA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88F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29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ED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0CA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950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C2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7BE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ECE7CE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34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74F224E" w14:textId="5EDEE6D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E3CDD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B5CCA8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1D3A9C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0257C0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914FEA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5791C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23F06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6E51D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EA66BB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17EF6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8115C2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45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9D54C11" w14:textId="38D9D91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6D3F4E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C671BC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AA0B32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205923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AC656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5ED06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10F1F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C3C5E3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2F652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EC3C9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2D56AEF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8D80" w14:textId="5EF6A591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43F6" w14:textId="44D1DAA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13C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F5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16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719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F7C4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F5F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4E6B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418F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29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7AF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DA1B03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41A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2337" w14:textId="6335756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F1B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A3C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9AA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1BE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600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473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5E5A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778F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8014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FC6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578CEB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5C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5C37" w14:textId="4DE09F6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666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33C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87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BF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CB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C60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DF4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AA5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EC5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BE4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4D4C15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EE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763" w14:textId="4B30F2B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B2D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3BE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819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E0B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18C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5B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004E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A3A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E0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132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3DA052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E7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B81D" w14:textId="3984FDB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211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CF5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E71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5C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4F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C40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47A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952F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1478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69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4E77F9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52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6D36998" w14:textId="15879B7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7869C9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3366A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8F564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90E91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EFACE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6DFCDA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2E07A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8C083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C7495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F9E3F1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25CB7C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B81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2A059D1" w14:textId="7F3B5A6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CA2612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C75B51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AB1AD5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D52D4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DADC3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E310F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B1AC5E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D261B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9E706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EF6EFD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513EF3F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BDA9" w14:textId="5CE15673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F135" w14:textId="5F19C04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5EE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F69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13C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368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F70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9EB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470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2476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91B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47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7A833B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F6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1D1B" w14:textId="7AACCE0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5C7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276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77C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F3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BF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9E5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CB12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4B9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0BA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9D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171B41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495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9835" w14:textId="2E1A43F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E2C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992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6BE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E3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4F2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1D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72A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1F7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0B3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9ED4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5BA095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69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3F5D" w14:textId="0024C37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CB3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131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D9C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D7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2C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BE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A65C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00F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3F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467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9BF08D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E92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7C5E" w14:textId="5997771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F2C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5A7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4EF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746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58D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9E4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8E0F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D6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4D6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58B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7A333E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63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2DC13B7" w14:textId="788C9CF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FED574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3A2C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5BB2EF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905E9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2DC255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292A5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ED765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86FC4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2E161F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B77A28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4C1590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8EA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F0FEB9E" w14:textId="4E3E8CC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0CF00C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05D162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E26A8E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C2BB47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3B6F2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C7B43B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FE20DD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E3AA2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A6DE40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4D1EE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B6C86B7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1F22" w14:textId="60EDD6CF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4108" w14:textId="5E8858B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960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D81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0D9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5F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7A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82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5CD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CB48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70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D0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B68803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070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5F21" w14:textId="15AF46C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53E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63E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15E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BB3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2A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064E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C05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9FF9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42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7028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39CD58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4D9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851F" w14:textId="54D95E7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E1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C9E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C83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8D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E43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0C3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72F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464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A1C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834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512AD4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99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12D4" w14:textId="270D3EC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16F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2A2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73F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3F9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75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F8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031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95A7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145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26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5AB358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F3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0733" w14:textId="0B9A9D0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FAA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C62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3B4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332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595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F79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0F2D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0C0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6BC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F32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E6FD19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10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94B98E5" w14:textId="7C8500C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43535C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5CC9B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AB2603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82130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C463D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DACA7E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3B2D6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EE4C79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9C97E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2046A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B7913F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37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C59431A" w14:textId="738DC87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77026C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48C23D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F46D10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ACD09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6F344C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DA1693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44F54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25C33E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640400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9E4D98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E241DE0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A600" w14:textId="5A9F459C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1B7A" w14:textId="46FB230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EA1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4F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495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86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9B7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8C2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736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687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F6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104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033CF0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DD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3A52" w14:textId="5AB04A8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9B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4C0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455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2A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16D3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F1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8850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483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B8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778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5C03EB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413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AB62" w14:textId="5CC46DC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7E5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516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C40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BB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7C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00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C74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D3E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91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C8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C2CDAC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7A6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AB0B" w14:textId="6BCCFED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635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F01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DF2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90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63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946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327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0E6B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55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1AE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57428F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C9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FA76" w14:textId="0F68D25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38B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9E2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89BA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72D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93D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330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52DC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ACE2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003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8370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C091EE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62C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00E267" w14:textId="059FA70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2FA642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AE12B1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B3F2C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19C3E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205D1F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453D42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EFDDE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C3CF1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8FAD58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9DF71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FCDF33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B4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E03314C" w14:textId="56FB80F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B86FD3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4ABE65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1B0718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8FFD3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973335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385B2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B2D0C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A3346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C2A53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EE199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EBA1FD7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A27B" w14:textId="147E3D3E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1B2D" w14:textId="792F118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D0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0CC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E45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F5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B6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B8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038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059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84E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0A5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0B4068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67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99CB" w14:textId="6D23581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D3B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0A0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DCB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DDE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0B7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6E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832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300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80B2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44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5BDEF5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79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EB3D" w14:textId="727528E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487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FE1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3BD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35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B8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31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926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9C3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84B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40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BFD390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5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55C5" w14:textId="307E870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2F9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C46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F0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90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C28D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6D42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500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E16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36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5D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39D2F3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19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3744" w14:textId="090EABF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FB5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88C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44E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53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B37D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09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0BE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680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C2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77D4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852D70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E3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B9DA7BA" w14:textId="4E03DEE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A385C6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F3D4FA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E25A61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56193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B70EC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63A5F6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86BAD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5E5CD2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BFC36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5B9EA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3EA0B6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A10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1FF6AAF" w14:textId="5505E4A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AC71D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97729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514A50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40C26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12853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329FB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CA5363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91E4AA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A21CA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D53D3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18FF2BA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07F7" w14:textId="0294804C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8CB0" w14:textId="74D72F0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FC7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B0A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C21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03C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AC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E613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441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FF01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FC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A3E2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B38599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B4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C7F9" w14:textId="4BA57DC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9CE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51D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91C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81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19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9EE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F25B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7D7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15B6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67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A76196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CE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0CCC" w14:textId="7E2542B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AE8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12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B8B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C69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1E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EBB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C8A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E94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03E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579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29456D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23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C67C" w14:textId="566003E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744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19C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1FF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223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F4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31F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0BA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3990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2C8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3AB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D91568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042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F18E" w14:textId="253C2D5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C70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32D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A59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A8E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81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035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6D3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EAE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ADC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33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DE4A53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80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9EBD1C1" w14:textId="0DD6EC3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6DAB4C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F55093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C4F1FD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284DF3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E74C4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0AD16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B4AC5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E925D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01CBB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93FC1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7D44D7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EBF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04383C1" w14:textId="31ED28F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92243D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291D9A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0571B1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8B6B8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4CEA0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5E81D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4C1E4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D71FE8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93D89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8DAAA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D550C6D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2C19" w14:textId="2F4D38ED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6858" w14:textId="6BB99D0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A05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993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1B9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546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AA2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B7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74FA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832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C0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25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EEFCE6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73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E25C" w14:textId="28E11DF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987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248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852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725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B5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C0CF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A67F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2B7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C94D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58F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0EA074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202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5100" w14:textId="6CE461E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63F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A57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CE2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74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A7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BEC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A3FB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BC7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F6EC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C8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419636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1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73F3" w14:textId="1EDA906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F83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F02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30F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F0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73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6B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B371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E8A2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2D8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01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AF7DE5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CD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DC6D" w14:textId="483C325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F8B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53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446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36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2414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9A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42EA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F3E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007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8E28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79AB49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76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C4FF241" w14:textId="2DA46392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0D70E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8B0CD6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C46B1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74E26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C16BD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F7E3B1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8AD0A7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1764FE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2E4AD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9CFE54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00BE0C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AE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DEC1FC" w14:textId="2E3D7A2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4C497F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507D4F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8831FC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9676A7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F6C28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350207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3FA8E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E4949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C8356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5A7C3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213C613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0CF5" w14:textId="166736ED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E49A" w14:textId="73A570D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BA5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7A7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258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008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119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185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9F5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F3A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A1D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0C8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EA0402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AC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5600" w14:textId="5E382C6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369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FD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76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87D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83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C9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C78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27DE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B8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8444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CC593C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8C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3DCE" w14:textId="1EFAF01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D4D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F1A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BB6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39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4B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48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B83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F0FE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D1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970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97DF9C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33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39CE" w14:textId="66E4AE3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4BE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F1D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D60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3C8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08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AB5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C8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EEB4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DF7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E3F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E9B4B3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6C5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E52D" w14:textId="7A77883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F4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FCE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8FE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49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39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7B99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A2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5A2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A7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D80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5C8646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65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F157517" w14:textId="7E9661E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539FB0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C60F9C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F5A982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18C53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F698A7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EF0BE9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4CD2AE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DF4D88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522CA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2B49B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D72F81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9D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8FF988D" w14:textId="309E4EE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08C5B4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397590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03F93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212F7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CB933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80953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8D817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516E9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B00D4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9F0FE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C482A13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7AF2" w14:textId="36C9A4CF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566E" w14:textId="4A9243D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7C8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F95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95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13B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74E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74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E59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113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FF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64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F13C6C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15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F61F" w14:textId="52D9B0A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081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F5F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A56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1B6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17D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79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745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820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860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B5B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36290D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AF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9C9D" w14:textId="5AC4D69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044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2DE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775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B74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F1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825E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398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5C5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C28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543B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912828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D3D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8E02" w14:textId="2367ECE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D7B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699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441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5E59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DD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C6F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514B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9AD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8E7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D6B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9468E3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EF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10C8" w14:textId="2C9C844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81C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8C5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235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B77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36D2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E72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A13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D836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7D8A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F08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F7B920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BD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D20CECE" w14:textId="684691D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AA6CF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B22CEB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16128E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76B31B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65FD0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4DD7B4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FCEC1A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9E74D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98986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BEE493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41E29B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08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3BC2781" w14:textId="05A4EF0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4443E8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91EC60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C9ED52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464FD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167D0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6ABDE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A92B5E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9596B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68D13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D40A59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F28A048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155D" w14:textId="3AF13EA4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805B" w14:textId="5A3D4F1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E84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58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2B9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943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5F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6E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6079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E67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C6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E67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B35F47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C4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7DE2" w14:textId="7562CCB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3FE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B9D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2BF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8C0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9D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5607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30F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939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8E7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6E2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C9158F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227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D8ED" w14:textId="513609C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A27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62B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8B6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AE2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50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D8B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3E2F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76A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A7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10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1F933E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41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395A" w14:textId="425FAE5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12F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EBA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B39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815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4221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1E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DC7F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E25E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0E5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FB1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E7B421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F8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AF0C" w14:textId="04871E0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401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9F4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2B0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0C3F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C0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09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ACB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1466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BB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3CA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8DC09D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5A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266166" w14:textId="449C360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873695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E9CD59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1BA06E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8A77C9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C64BC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F92ED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2A381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5A6CE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B5D94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00C09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B9CBAC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53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2AA52CB" w14:textId="0C96F41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B3720F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CF8A12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94B7E4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03868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F108F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9682D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C9991B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A7874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A2862D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A654F3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311C94F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87A3" w14:textId="2B88D0BB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5128" w14:textId="0675729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365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592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037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D5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11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169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31F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B69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1FC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10A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218841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B2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06C1" w14:textId="667776C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F14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2DF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578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17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466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ADF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8C0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7BF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F0A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B780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FF5813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BD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9183" w14:textId="12822B8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12E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DAB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CA9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A0B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1F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28B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4EE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493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61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D25F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1EBCB7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0B3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4146" w14:textId="02045E4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F88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A55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DBD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C4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721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BAA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ABB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302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C6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19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F9068A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4B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BC30" w14:textId="5062841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3B0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613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8DD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4B8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F68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5E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43F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B97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26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FB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AD3CA6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45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56300B7" w14:textId="0B01FAE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21F660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99972C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D4450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06830F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82B92C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AABB43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82D717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2674A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FADB9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6BF7A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4C0588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7D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C58DE18" w14:textId="77730F0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84CF68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B9AF25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24F9D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36532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C4BD2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3E277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219284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A2B7E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19D992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6083AB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CF1771E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987A" w14:textId="6A3B4F0C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84A6" w14:textId="7EFA569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7F6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E3D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942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284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64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671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BFF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F9DB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CF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4B7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2E7620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DA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4D08" w14:textId="03EBA29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F4F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5F0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6B5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C62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B65F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FFC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8A5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A486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56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0A5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07005B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95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96EB" w14:textId="4929F38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6A9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3B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97B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C04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90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64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8D8F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9477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72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BDB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28989E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67C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ABA4" w14:textId="39F49D7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84B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A3D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31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2C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4C1F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EC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362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3670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A6B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D4E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D593F1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B4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BB49" w14:textId="6AF7A39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A79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8EB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FA0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7A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445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2E5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6FD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CAF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39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29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97831B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29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05E32F6" w14:textId="1B705B3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8D5EFD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25E06B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C34292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81C212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A318A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9AE35C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B51BE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9FE73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1AF50F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DC27E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403509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842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E92FFB3" w14:textId="7FFACC7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68319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0437D9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8350C5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627A9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A8BF3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61757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87DF6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36757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E9BA8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4A474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8223674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400" w14:textId="42F3DCE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3CF9" w14:textId="7CCAF60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08A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D39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61C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2CC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14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AB1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1256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4A40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48E3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6AE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0A8078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B06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EBA1" w14:textId="5D8CE69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70B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94D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C1B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59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836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E2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311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397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F3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B22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EB71BD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42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1440" w14:textId="6524428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97B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37B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91C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DED9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9ED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0BF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12AF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957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C2F2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94E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A40A53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C0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33F0" w14:textId="40E2E9E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4AD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ECF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08C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607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C04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38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7E47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5325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8C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3E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D734EA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52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D2FB" w14:textId="5086121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DE0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42F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5C0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6C2F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282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0E3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4C3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9C6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F6C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F0C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D0F71E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2B0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12AF897" w14:textId="138793F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88FA54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9C4685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EE3996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C80454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FEDA3B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AAF23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C0364D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94069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70C81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5C3A14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C738B9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1C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4617202" w14:textId="10DBC25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95F739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DE16E6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C55080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52218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803D8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682F6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932DAC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EFFE1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97DCA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9BE16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C03D7AC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096E" w14:textId="43440893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982D" w14:textId="38D5C195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E0A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F6A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72A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C78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7E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D114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C2D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032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0E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CF8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9EACD2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CC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936A" w14:textId="1F350F8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16F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945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C2D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A2C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93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3B0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BC9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A59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0BA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51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24BFFF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1D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ED8" w14:textId="4F22E8B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1EF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18E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705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A1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6F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A44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BDE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BE1A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C878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91B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307E8F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13B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B4B8" w14:textId="23E03C4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C1C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94F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490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2AE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96B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C7C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DDB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78F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8E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CAFF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D1DACF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B2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6FE1" w14:textId="1605294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D42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4FC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B30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0B6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39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105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D38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BAB6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ACFD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C4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327B33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02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E441E40" w14:textId="3395CBC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64931C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075F6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2E4EB6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326E21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5BBB3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EA51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4546C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5D607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EEDEA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84CBE2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DDF7CF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E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4C10771" w14:textId="05D3A28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C4756A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7D47EB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0E0CE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C1276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B56128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011CA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597CA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B39965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B4946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51B92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6B3267D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C96E" w14:textId="246EF8BC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2F32" w14:textId="36669DE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476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747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D39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4A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75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7C3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52BD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0B93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E6BD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BF0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BE9945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7F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CEE8" w14:textId="2D42A8C6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7EB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FFB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671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8E13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624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59C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9A1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EF2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E4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A2C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68132F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BF7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A5CC" w14:textId="5DE430D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691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531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D0D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60F1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90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A4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367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5F80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59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4A2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0AAAF9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69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9409" w14:textId="19CCB51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F93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3B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D2C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B4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3DE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9B4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4EE4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700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CF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1446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3A1B10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EA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9379" w14:textId="4CCDA45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6BF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1DE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F6B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B57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F1D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D43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33FA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D1B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726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C97A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520FD0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17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3CCA7C4" w14:textId="6D3EE6C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D4CCC1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63D750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C05BA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488C6A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E3A86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647E54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F338E9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7F105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47B3A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68E1DF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7948AC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BD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13B73F5" w14:textId="011697F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0DC639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1E616D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306EE6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BF3C2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17A6C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0AF577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1BC444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E9356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5661FE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9E3E9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451BEDC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64B4" w14:textId="1D6F94E9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55FD" w14:textId="3827143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837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E4D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002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59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879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870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8DA6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007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D2F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D235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590D73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DA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013F" w14:textId="7E1D32E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92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211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AD1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887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D4F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57D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69D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0D2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B5C1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E6F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02EA5D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1C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CFE" w14:textId="6DFE5B2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13F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204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486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F7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29A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43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30D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F97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6254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4CC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173207A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10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BEDC" w14:textId="1F5C2C2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01C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BCF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F8A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8C4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9FA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D5AD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241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48DE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82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5E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721E34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CD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3DD0" w14:textId="5EB8AC44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3E3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7BC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4DA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CB66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E24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937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E0AE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65B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3EDB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2909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D12053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B5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107C8C6" w14:textId="689B2CC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2AE039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8CC590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281189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D99E27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390C90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47BF32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22BACB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08E570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FAE74B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2C1BA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CD60D65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91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8518F5E" w14:textId="70672FB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BF5D41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0D5CF5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57F3E4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D84FA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184BF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CB5B6A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22C04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DBA223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8BEE1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6DE106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46A3249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D4B3" w14:textId="77A53A6E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BE5A" w14:textId="788079C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6F1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A55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EE5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C49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9D0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40C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588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250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003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91E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F64499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1AB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FCF5" w14:textId="39831E6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FCF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B31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DF0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E458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DA1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85F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12F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761B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C68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BE1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81399AF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134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85AE" w14:textId="2A838B5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137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93D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EC2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BA6A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658B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680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04F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19B2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E56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3AA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75D7DE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86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578A" w14:textId="2163766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2E4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889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CD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C1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13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A86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319E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4E23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66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3DC0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9465DEE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9A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01DF" w14:textId="3A7362A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92D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13B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D90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CC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B9C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0FE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75A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AC7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260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EC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8C9171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31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9026524" w14:textId="62C5770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BEEFA5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A066A1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31FEA3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A680F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522AA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E00F98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672BB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A9644F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1E1B51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AEE088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09FDF80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286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D2655A8" w14:textId="7729BFC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2B0DE2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646787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889782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CD4409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5BEF6C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A0E689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5D048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128B33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14B0DF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7631E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F24EEFA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33CD" w14:textId="03B2E191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1485" w14:textId="2E8D071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EC0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03A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2D3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51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6A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C772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4B5F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9C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7C3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0AC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D670CC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D66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B7FC" w14:textId="57FB2D2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97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96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795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9B5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A21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F3A4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B7B2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14EF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C0A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FD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8C413ED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A19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C92A" w14:textId="52B26F5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29A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938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942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9B4D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CAFE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B8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EF3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A4A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F35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F01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75650F8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35F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96BA" w14:textId="618C8AD3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232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6BB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E4D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C1F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84A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36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668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3760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39B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E9B3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73216D2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23D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EE14" w14:textId="630CA88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75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C24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180B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556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4B7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84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816A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9EDA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98C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7C8D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D4B28B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153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B49A080" w14:textId="74232B3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9F121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B85A9A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1CB9AA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AF8F11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B45622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FD2925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4C44BA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3C1B76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9A4F1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7C575F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1C4FAD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5B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BFE301F" w14:textId="30EB3DFA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188E2A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B6C5F9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79BD06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F98357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D4751D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41AC55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211BC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D690F7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28293D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66F2AA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6A002D9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189" w14:textId="688F7350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C949" w14:textId="069CA20D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F1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9333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C61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6EC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8D4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81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B91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C59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0CE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C532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0DD9EC31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115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9CD5" w14:textId="4F27101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5EA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631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34F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57F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A1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15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4504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8A3F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EA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9E7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20CE53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D1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EE1A" w14:textId="75684E2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2B18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14C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070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B2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A4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A41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B317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55D8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C4F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7D9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4E2D6EB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98D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67D7" w14:textId="735560F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86F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504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BE3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B77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69B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5E8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C709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79EF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9D18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0E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6AA6CB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C8E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A727" w14:textId="238D01E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5D75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269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88C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C7DD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5178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5194C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83E5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D7A1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5579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B98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98643F2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C98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8F8D461" w14:textId="4F924271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CF862E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FF6432E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57C15B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45953A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1EA655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83F6F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54AF50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4B2115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E50ABA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7D4CB4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4DAE901C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71C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CBDE6F6" w14:textId="13C4B08E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C5229C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719C34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264A08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96E536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88338E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D2B4B5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70F521E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721FB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DC978E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753001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3C1A6C50" w14:textId="77777777" w:rsidTr="0053079A">
        <w:trPr>
          <w:trHeight w:val="756"/>
        </w:trPr>
        <w:tc>
          <w:tcPr>
            <w:tcW w:w="4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515F" w14:textId="74783666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8320" w14:textId="227538F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Maa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45C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2DF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2BC0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3B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DDE9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1BBA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892E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8088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D26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3651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4B42C4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190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AEFC" w14:textId="55AB21AF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insda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DA4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C2BC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AAB2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470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D1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D715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2A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493A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964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E9E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1B4C8EF3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156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FA90" w14:textId="01EE20C0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W</w:t>
            </w: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oensdag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355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FC7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263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8D72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3A68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5A9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3E5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434A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C21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CB4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65667B6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D06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D362" w14:textId="5024353B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Donderdag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2EA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33D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1539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F0F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1211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83D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2A692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D19C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144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FDB1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2FB7C707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87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3167" w14:textId="5D4313CC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Vrijdag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05E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0FD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9487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EEB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6A24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CE3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106C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BDF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B72BE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DC91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51AB7EA4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2B5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C9978C0" w14:textId="5AE57F48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Zaterdag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6BA2BAD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F2A6216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801E8D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C4D7976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3396E0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D3F9575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2B556DD7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07639DC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13A7EE5A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C6FA220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  <w:tr w:rsidR="001B2509" w:rsidRPr="00B404D4" w14:paraId="64F7DCA9" w14:textId="77777777" w:rsidTr="0053079A">
        <w:trPr>
          <w:trHeight w:val="756"/>
        </w:trPr>
        <w:tc>
          <w:tcPr>
            <w:tcW w:w="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B53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258EF83" w14:textId="02313ED9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Zondag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8E93EB1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716FECA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8397A34" w14:textId="77777777" w:rsidR="001B2509" w:rsidRPr="00B404D4" w:rsidRDefault="001B2509" w:rsidP="001B25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4011E92B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0A2AED0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2BD3767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6A7570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14:paraId="366BB494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5CFB660F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hideMark/>
          </w:tcPr>
          <w:p w14:paraId="3387348D" w14:textId="77777777" w:rsidR="001B2509" w:rsidRPr="00B404D4" w:rsidRDefault="001B2509" w:rsidP="001B25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</w:pPr>
            <w:r w:rsidRPr="00B404D4">
              <w:rPr>
                <w:rFonts w:ascii="Arial" w:eastAsia="Times New Roman" w:hAnsi="Arial" w:cs="Arial"/>
                <w:color w:val="000000"/>
                <w:sz w:val="16"/>
                <w:szCs w:val="16"/>
                <w:lang w:eastAsia="nl-NL"/>
              </w:rPr>
              <w:t> </w:t>
            </w:r>
          </w:p>
        </w:tc>
      </w:tr>
    </w:tbl>
    <w:p w14:paraId="6E3691ED" w14:textId="77777777" w:rsidR="00FB4685" w:rsidRPr="00A058D0" w:rsidRDefault="00FB4685">
      <w:pPr>
        <w:rPr>
          <w:sz w:val="16"/>
          <w:szCs w:val="16"/>
        </w:rPr>
      </w:pPr>
    </w:p>
    <w:sectPr w:rsidR="00FB4685" w:rsidRPr="00A058D0" w:rsidSect="00B404D4">
      <w:pgSz w:w="23808" w:h="16840" w:orient="landscape" w:code="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875"/>
    <w:rsid w:val="00064F00"/>
    <w:rsid w:val="000A2AC9"/>
    <w:rsid w:val="00121A12"/>
    <w:rsid w:val="00121CCA"/>
    <w:rsid w:val="001332CF"/>
    <w:rsid w:val="001A4D6F"/>
    <w:rsid w:val="001B2509"/>
    <w:rsid w:val="002149B8"/>
    <w:rsid w:val="00243785"/>
    <w:rsid w:val="002F54F0"/>
    <w:rsid w:val="00380546"/>
    <w:rsid w:val="00382E85"/>
    <w:rsid w:val="003A3B41"/>
    <w:rsid w:val="003D05CA"/>
    <w:rsid w:val="003F30AE"/>
    <w:rsid w:val="0040050D"/>
    <w:rsid w:val="00443F8A"/>
    <w:rsid w:val="00463D56"/>
    <w:rsid w:val="0047586D"/>
    <w:rsid w:val="004C5331"/>
    <w:rsid w:val="0053079A"/>
    <w:rsid w:val="005A4A4E"/>
    <w:rsid w:val="005F0016"/>
    <w:rsid w:val="00632121"/>
    <w:rsid w:val="0068328E"/>
    <w:rsid w:val="00694FF5"/>
    <w:rsid w:val="00696273"/>
    <w:rsid w:val="006C71C8"/>
    <w:rsid w:val="00721EE5"/>
    <w:rsid w:val="0075236A"/>
    <w:rsid w:val="00932E77"/>
    <w:rsid w:val="00965875"/>
    <w:rsid w:val="00A058D0"/>
    <w:rsid w:val="00A06757"/>
    <w:rsid w:val="00AD7A32"/>
    <w:rsid w:val="00AE7E44"/>
    <w:rsid w:val="00AF37F2"/>
    <w:rsid w:val="00B24B7C"/>
    <w:rsid w:val="00B404D4"/>
    <w:rsid w:val="00BC0E08"/>
    <w:rsid w:val="00C1580F"/>
    <w:rsid w:val="00CF03DA"/>
    <w:rsid w:val="00DE1A4E"/>
    <w:rsid w:val="00F0110A"/>
    <w:rsid w:val="00F145A0"/>
    <w:rsid w:val="00F743F5"/>
    <w:rsid w:val="00FB4685"/>
    <w:rsid w:val="00FC2489"/>
    <w:rsid w:val="00FE3913"/>
    <w:rsid w:val="0742D161"/>
    <w:rsid w:val="1162DD5E"/>
    <w:rsid w:val="31967B03"/>
    <w:rsid w:val="342DE758"/>
    <w:rsid w:val="4FB24B18"/>
    <w:rsid w:val="760D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1FF7E"/>
  <w15:chartTrackingRefBased/>
  <w15:docId w15:val="{A0B93536-3A2B-496E-94B9-D47B4BDA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19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B404D4"/>
    <w:rPr>
      <w:color w:val="0563C1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404D4"/>
    <w:rPr>
      <w:color w:val="954F72"/>
      <w:u w:val="single"/>
    </w:rPr>
  </w:style>
  <w:style w:type="paragraph" w:customStyle="1" w:styleId="msonormal0">
    <w:name w:val="msonormal"/>
    <w:basedOn w:val="Standaard"/>
    <w:rsid w:val="00B40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68">
    <w:name w:val="xl68"/>
    <w:basedOn w:val="Standaard"/>
    <w:rsid w:val="00B404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69">
    <w:name w:val="xl69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nl-NL"/>
    </w:rPr>
  </w:style>
  <w:style w:type="paragraph" w:customStyle="1" w:styleId="xl70">
    <w:name w:val="xl70"/>
    <w:basedOn w:val="Standaard"/>
    <w:rsid w:val="00B404D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71">
    <w:name w:val="xl71"/>
    <w:basedOn w:val="Standaard"/>
    <w:rsid w:val="00B404D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72">
    <w:name w:val="xl72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3">
    <w:name w:val="xl73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4">
    <w:name w:val="xl74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5">
    <w:name w:val="xl75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6">
    <w:name w:val="xl76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7">
    <w:name w:val="xl77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8">
    <w:name w:val="xl78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79">
    <w:name w:val="xl79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80">
    <w:name w:val="xl80"/>
    <w:basedOn w:val="Standaard"/>
    <w:rsid w:val="00B404D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xl81">
    <w:name w:val="xl81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nl-NL"/>
    </w:rPr>
  </w:style>
  <w:style w:type="paragraph" w:customStyle="1" w:styleId="xl82">
    <w:name w:val="xl82"/>
    <w:basedOn w:val="Standaard"/>
    <w:rsid w:val="00B404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E0C9C-6BC4-447D-AE05-4DAC4051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3CF487F3.dotm</Template>
  <TotalTime>39</TotalTime>
  <Pages>11</Pages>
  <Words>1003</Words>
  <Characters>5522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Pot, Marcel van der</dc:creator>
  <cp:keywords/>
  <dc:description/>
  <cp:lastModifiedBy>Barendrecht, Roy</cp:lastModifiedBy>
  <cp:revision>48</cp:revision>
  <cp:lastPrinted>2020-07-31T11:02:00Z</cp:lastPrinted>
  <dcterms:created xsi:type="dcterms:W3CDTF">2020-03-04T11:19:00Z</dcterms:created>
  <dcterms:modified xsi:type="dcterms:W3CDTF">2021-09-21T07:54:00Z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-476736556</vt:i4>
  </property>
  <property fmtid="{D5CDD505-2E9C-101B-9397-08002B2CF9AE}" pid="3" name="_NewReviewCycle">
    <vt:lpwstr/>
  </property>
  <property fmtid="{D5CDD505-2E9C-101B-9397-08002B2CF9AE}" pid="4" name="_EmailSubject">
    <vt:lpwstr>Bestek opmerkingen hoeveelheden en bijlage</vt:lpwstr>
  </property>
  <property fmtid="{D5CDD505-2E9C-101B-9397-08002B2CF9AE}" pid="5" name="_AuthorEmail">
    <vt:lpwstr>rbarendrecht@hhdelfland.nl</vt:lpwstr>
  </property>
  <property fmtid="{D5CDD505-2E9C-101B-9397-08002B2CF9AE}" pid="6" name="_AuthorEmailDisplayName">
    <vt:lpwstr>Barendrecht, Roy</vt:lpwstr>
  </property>
</Properties>
</file>